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623ED" w14:textId="777BE1CD" w:rsidR="00BA00AB" w:rsidRDefault="001433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Nicholas RADCLIFF</w:t>
      </w:r>
      <w:r>
        <w:rPr>
          <w:rFonts w:ascii="Times New Roman" w:hAnsi="Times New Roman" w:cs="Times New Roman"/>
          <w:sz w:val="24"/>
          <w:szCs w:val="24"/>
        </w:rPr>
        <w:t xml:space="preserve">      (fl.1422)</w:t>
      </w:r>
    </w:p>
    <w:p w14:paraId="66925CCC" w14:textId="17FEEA89" w:rsidR="0014338B" w:rsidRDefault="001433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7836E1" w14:textId="03DE168E" w:rsidR="0014338B" w:rsidRDefault="001433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13FDA1" w14:textId="3B264DCD" w:rsidR="0014338B" w:rsidRDefault="001433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May1422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Cumberland.   (C.F.R. 1413-22 p.428)</w:t>
      </w:r>
    </w:p>
    <w:p w14:paraId="47837BE0" w14:textId="1A342861" w:rsidR="0014338B" w:rsidRDefault="001433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FDC935" w14:textId="6C1CEA64" w:rsidR="0014338B" w:rsidRDefault="001433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58ED00" w14:textId="3369025E" w:rsidR="0014338B" w:rsidRPr="0014338B" w:rsidRDefault="0014338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2021</w:t>
      </w:r>
    </w:p>
    <w:sectPr w:rsidR="0014338B" w:rsidRPr="001433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144F9" w14:textId="77777777" w:rsidR="0014338B" w:rsidRDefault="0014338B" w:rsidP="009139A6">
      <w:r>
        <w:separator/>
      </w:r>
    </w:p>
  </w:endnote>
  <w:endnote w:type="continuationSeparator" w:id="0">
    <w:p w14:paraId="76E1671F" w14:textId="77777777" w:rsidR="0014338B" w:rsidRDefault="0014338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68F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BA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F29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D2919" w14:textId="77777777" w:rsidR="0014338B" w:rsidRDefault="0014338B" w:rsidP="009139A6">
      <w:r>
        <w:separator/>
      </w:r>
    </w:p>
  </w:footnote>
  <w:footnote w:type="continuationSeparator" w:id="0">
    <w:p w14:paraId="6C9C71E6" w14:textId="77777777" w:rsidR="0014338B" w:rsidRDefault="0014338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DBE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6CB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B35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38B"/>
    <w:rsid w:val="000666E0"/>
    <w:rsid w:val="0014338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59DCC"/>
  <w15:chartTrackingRefBased/>
  <w15:docId w15:val="{28EAD416-8AF0-46B6-BAA1-A3CB0E12D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2021-09-05T16:03:00Z</dcterms:created>
  <dcterms:modified xsi:type="dcterms:W3CDTF">2021-09-05T16:07:00Z</dcterms:modified>
</cp:coreProperties>
</file>